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558" w:rsidRDefault="00801558" w:rsidP="00801558">
      <w:pPr>
        <w:pStyle w:val="NoSpacing"/>
      </w:pPr>
      <w:r>
        <w:rPr>
          <w:u w:val="single"/>
        </w:rPr>
        <w:t>William PATYN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801558" w:rsidRDefault="00801558" w:rsidP="00801558">
      <w:pPr>
        <w:pStyle w:val="NoSpacing"/>
      </w:pPr>
      <w:r>
        <w:t xml:space="preserve">of Bury </w:t>
      </w:r>
      <w:proofErr w:type="spellStart"/>
      <w:proofErr w:type="gramStart"/>
      <w:r>
        <w:t>St.Edmunds</w:t>
      </w:r>
      <w:proofErr w:type="spellEnd"/>
      <w:proofErr w:type="gramEnd"/>
      <w:r>
        <w:t>. Weaver.</w:t>
      </w:r>
    </w:p>
    <w:p w:rsidR="00801558" w:rsidRDefault="00801558" w:rsidP="00801558">
      <w:pPr>
        <w:pStyle w:val="NoSpacing"/>
      </w:pPr>
    </w:p>
    <w:p w:rsidR="00801558" w:rsidRDefault="00801558" w:rsidP="00801558">
      <w:pPr>
        <w:pStyle w:val="NoSpacing"/>
      </w:pPr>
    </w:p>
    <w:p w:rsidR="00801558" w:rsidRDefault="00801558" w:rsidP="00801558">
      <w:pPr>
        <w:pStyle w:val="NoSpacing"/>
      </w:pPr>
      <w:r>
        <w:t>= Cecilia(q.v.).</w:t>
      </w:r>
    </w:p>
    <w:p w:rsidR="00801558" w:rsidRDefault="00801558" w:rsidP="00801558">
      <w:pPr>
        <w:pStyle w:val="NoSpacing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801558" w:rsidRDefault="00801558" w:rsidP="00801558">
      <w:pPr>
        <w:pStyle w:val="NoSpacing"/>
      </w:pPr>
    </w:p>
    <w:p w:rsidR="00801558" w:rsidRDefault="00801558" w:rsidP="00801558">
      <w:pPr>
        <w:pStyle w:val="NoSpacing"/>
      </w:pPr>
    </w:p>
    <w:p w:rsidR="00801558" w:rsidRDefault="00801558" w:rsidP="00801558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Berewey</w:t>
      </w:r>
      <w:proofErr w:type="spellEnd"/>
      <w:r>
        <w:t xml:space="preserve">(q.v.) brought a plaint of trespass and taking a servant </w:t>
      </w:r>
    </w:p>
    <w:p w:rsidR="00801558" w:rsidRDefault="00801558" w:rsidP="00801558">
      <w:pPr>
        <w:pStyle w:val="NoSpacing"/>
      </w:pPr>
      <w:r>
        <w:tab/>
      </w:r>
      <w:r>
        <w:tab/>
        <w:t>against them.  (ibid.)</w:t>
      </w:r>
    </w:p>
    <w:p w:rsidR="00801558" w:rsidRDefault="00801558" w:rsidP="00801558">
      <w:pPr>
        <w:pStyle w:val="NoSpacing"/>
      </w:pPr>
    </w:p>
    <w:p w:rsidR="00801558" w:rsidRDefault="00801558" w:rsidP="00801558">
      <w:pPr>
        <w:pStyle w:val="NoSpacing"/>
      </w:pPr>
    </w:p>
    <w:p w:rsidR="00801558" w:rsidRDefault="00801558" w:rsidP="00801558">
      <w:pPr>
        <w:pStyle w:val="NoSpacing"/>
      </w:pPr>
      <w:r>
        <w:t>28 March 2017</w:t>
      </w:r>
      <w:bookmarkStart w:id="0" w:name="_GoBack"/>
      <w:bookmarkEnd w:id="0"/>
    </w:p>
    <w:p w:rsidR="006B2F86" w:rsidRPr="00E71FC3" w:rsidRDefault="0080155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558" w:rsidRDefault="00801558" w:rsidP="00E71FC3">
      <w:pPr>
        <w:spacing w:after="0" w:line="240" w:lineRule="auto"/>
      </w:pPr>
      <w:r>
        <w:separator/>
      </w:r>
    </w:p>
  </w:endnote>
  <w:endnote w:type="continuationSeparator" w:id="0">
    <w:p w:rsidR="00801558" w:rsidRDefault="008015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558" w:rsidRDefault="00801558" w:rsidP="00E71FC3">
      <w:pPr>
        <w:spacing w:after="0" w:line="240" w:lineRule="auto"/>
      </w:pPr>
      <w:r>
        <w:separator/>
      </w:r>
    </w:p>
  </w:footnote>
  <w:footnote w:type="continuationSeparator" w:id="0">
    <w:p w:rsidR="00801558" w:rsidRDefault="008015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558"/>
    <w:rsid w:val="001A7C09"/>
    <w:rsid w:val="00577BD5"/>
    <w:rsid w:val="00656CBA"/>
    <w:rsid w:val="006A1F77"/>
    <w:rsid w:val="00733BE7"/>
    <w:rsid w:val="008015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AF1D8-DF9B-4217-B6BC-65492761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015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2017-04-14T15:29:00Z</dcterms:created>
  <dcterms:modified xsi:type="dcterms:W3CDTF">2017-04-14T15:30:00Z</dcterms:modified>
</cp:coreProperties>
</file>